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A0" w:rsidRPr="003E7629" w:rsidRDefault="00AC62A0" w:rsidP="00B949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b/>
          <w:bCs/>
          <w:sz w:val="28"/>
          <w:szCs w:val="28"/>
        </w:rPr>
        <w:t>CHƯƠNG TRÌNH HỘI NGHỊ BAN CHẤP HÀNH KIỆN TOÀN NHÂN SỰ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2A0" w:rsidRDefault="00AC62A0" w:rsidP="00B94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b/>
          <w:bCs/>
          <w:sz w:val="28"/>
          <w:szCs w:val="28"/>
        </w:rPr>
        <w:t>1. Bước 1: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135BC1">
        <w:rPr>
          <w:rFonts w:ascii="Times New Roman" w:hAnsi="Times New Roman" w:cs="Times New Roman"/>
          <w:sz w:val="28"/>
          <w:szCs w:val="28"/>
        </w:rPr>
        <w:t>Giới thiệu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7629">
        <w:rPr>
          <w:rFonts w:ascii="Times New Roman" w:hAnsi="Times New Roman" w:cs="Times New Roman"/>
          <w:sz w:val="28"/>
          <w:szCs w:val="28"/>
        </w:rPr>
        <w:t>tuyên bố ngắn gọn lý do triệu tập UVBCH dự họp</w:t>
      </w:r>
      <w:r>
        <w:rPr>
          <w:rFonts w:ascii="Times New Roman" w:hAnsi="Times New Roman" w:cs="Times New Roman"/>
          <w:sz w:val="28"/>
          <w:szCs w:val="28"/>
        </w:rPr>
        <w:t>, giới thiệu, biểu quyết đ/c chủ trì hội nghị.</w:t>
      </w:r>
    </w:p>
    <w:p w:rsidR="00AC62A0" w:rsidRPr="00E236DD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E236DD">
        <w:rPr>
          <w:rFonts w:ascii="Times New Roman" w:hAnsi="Times New Roman" w:cs="Times New Roman"/>
          <w:sz w:val="28"/>
          <w:szCs w:val="28"/>
        </w:rPr>
        <w:t xml:space="preserve">- Tuyên </w:t>
      </w:r>
      <w:r>
        <w:rPr>
          <w:rFonts w:ascii="Times New Roman" w:hAnsi="Times New Roman" w:cs="Times New Roman"/>
          <w:sz w:val="28"/>
          <w:szCs w:val="28"/>
        </w:rPr>
        <w:t xml:space="preserve">bố lý do: Hôm nay triệu tập các đồng chí </w:t>
      </w:r>
      <w:r w:rsidRPr="00E236DD">
        <w:rPr>
          <w:rFonts w:ascii="Times New Roman" w:hAnsi="Times New Roman" w:cs="Times New Roman"/>
          <w:sz w:val="28"/>
          <w:szCs w:val="28"/>
        </w:rPr>
        <w:t xml:space="preserve">Ủy viên Ban Chấp hành </w:t>
      </w:r>
      <w:r>
        <w:rPr>
          <w:rFonts w:ascii="Times New Roman" w:hAnsi="Times New Roman" w:cs="Times New Roman"/>
          <w:sz w:val="28"/>
          <w:szCs w:val="28"/>
        </w:rPr>
        <w:t xml:space="preserve">Đoàn trường tham dự Hội nghị </w:t>
      </w:r>
      <w:r w:rsidRPr="00E236DD">
        <w:rPr>
          <w:rFonts w:ascii="Times New Roman" w:hAnsi="Times New Roman" w:cs="Times New Roman"/>
          <w:sz w:val="28"/>
          <w:szCs w:val="28"/>
        </w:rPr>
        <w:t xml:space="preserve">là để kiện toàn nhân sự Ban Chấp hành, Ban Thường vụ, Bí thư và Phó Bí thư Đoàn trường CĐKT Lý Tự Trọng </w:t>
      </w:r>
      <w:r>
        <w:rPr>
          <w:rFonts w:ascii="Times New Roman" w:hAnsi="Times New Roman" w:cs="Times New Roman"/>
          <w:sz w:val="28"/>
          <w:szCs w:val="28"/>
        </w:rPr>
        <w:t xml:space="preserve">TP. Hồ Chí Minh </w:t>
      </w:r>
      <w:r w:rsidRPr="00E236DD">
        <w:rPr>
          <w:rFonts w:ascii="Times New Roman" w:hAnsi="Times New Roman" w:cs="Times New Roman"/>
          <w:sz w:val="28"/>
          <w:szCs w:val="28"/>
        </w:rPr>
        <w:t>nhiệm kỳ XXIII (2014 – 2017)</w:t>
      </w:r>
    </w:p>
    <w:p w:rsidR="00AC62A0" w:rsidRDefault="00AC62A0" w:rsidP="009C0C7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Kính giới thiệu Đồng chí Nguyễn Thị Nhuận – Bí thư Đoàn trường </w:t>
      </w:r>
      <w:r w:rsidRPr="00E236DD">
        <w:rPr>
          <w:rFonts w:ascii="Times New Roman" w:hAnsi="Times New Roman" w:cs="Times New Roman"/>
          <w:sz w:val="28"/>
          <w:szCs w:val="28"/>
        </w:rPr>
        <w:t xml:space="preserve">CĐKT Lý Tự Trọng </w:t>
      </w:r>
      <w:r>
        <w:rPr>
          <w:rFonts w:ascii="Times New Roman" w:hAnsi="Times New Roman" w:cs="Times New Roman"/>
          <w:sz w:val="28"/>
          <w:szCs w:val="28"/>
        </w:rPr>
        <w:t>TP. Hồ Chí Minh</w:t>
      </w:r>
      <w:r w:rsidRPr="003E7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chủ trì hội nghị hôm nay.</w:t>
      </w:r>
    </w:p>
    <w:p w:rsidR="00AC62A0" w:rsidRPr="003E7629" w:rsidRDefault="00AC62A0" w:rsidP="00E236D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Xin ý kiến biểu quyết của Hội nghị:</w:t>
      </w:r>
    </w:p>
    <w:p w:rsidR="00AC62A0" w:rsidRPr="003E7629" w:rsidRDefault="00AC62A0" w:rsidP="00E236DD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+ Đồng chí nào thống nhất đồng ý cho </w:t>
      </w:r>
      <w:r>
        <w:rPr>
          <w:rFonts w:ascii="Times New Roman" w:hAnsi="Times New Roman" w:cs="Times New Roman"/>
          <w:sz w:val="28"/>
          <w:szCs w:val="28"/>
        </w:rPr>
        <w:t xml:space="preserve">Đồng chí Nguyễn Thị Nhuận – Bí thư Đoàn trường </w:t>
      </w:r>
      <w:r w:rsidRPr="00E236DD">
        <w:rPr>
          <w:rFonts w:ascii="Times New Roman" w:hAnsi="Times New Roman" w:cs="Times New Roman"/>
          <w:sz w:val="28"/>
          <w:szCs w:val="28"/>
        </w:rPr>
        <w:t xml:space="preserve">CĐKT Lý Tự Trọng </w:t>
      </w:r>
      <w:r>
        <w:rPr>
          <w:rFonts w:ascii="Times New Roman" w:hAnsi="Times New Roman" w:cs="Times New Roman"/>
          <w:sz w:val="28"/>
          <w:szCs w:val="28"/>
        </w:rPr>
        <w:t xml:space="preserve">TP. Hồ Chí Minh chủ trì Hội nghị </w:t>
      </w:r>
      <w:r w:rsidRPr="003E7629">
        <w:rPr>
          <w:rFonts w:ascii="Times New Roman" w:hAnsi="Times New Roman" w:cs="Times New Roman"/>
          <w:sz w:val="28"/>
          <w:szCs w:val="28"/>
        </w:rPr>
        <w:t>xin biểu quyết bằng cách giơ tay (chờ 3s). Cám ơn các đồng chí.</w:t>
      </w:r>
    </w:p>
    <w:p w:rsidR="00AC62A0" w:rsidRPr="003E7629" w:rsidRDefault="00AC62A0" w:rsidP="00E236DD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+ Đồng chí nào không đồng ý hoặc có ý kiến khác (chờ 3s). Không có.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100% </w:t>
      </w:r>
      <w:r>
        <w:rPr>
          <w:rFonts w:ascii="Times New Roman" w:hAnsi="Times New Roman" w:cs="Times New Roman"/>
          <w:sz w:val="28"/>
          <w:szCs w:val="28"/>
        </w:rPr>
        <w:t xml:space="preserve">Đồng chí Nguyễn Thị Nhuận – Bí thư Đoàn trường </w:t>
      </w:r>
      <w:r w:rsidRPr="00E236DD">
        <w:rPr>
          <w:rFonts w:ascii="Times New Roman" w:hAnsi="Times New Roman" w:cs="Times New Roman"/>
          <w:sz w:val="28"/>
          <w:szCs w:val="28"/>
        </w:rPr>
        <w:t xml:space="preserve">CĐKT Lý Tự Trọng </w:t>
      </w:r>
      <w:r>
        <w:rPr>
          <w:rFonts w:ascii="Times New Roman" w:hAnsi="Times New Roman" w:cs="Times New Roman"/>
          <w:sz w:val="28"/>
          <w:szCs w:val="28"/>
        </w:rPr>
        <w:t>TP. Hồ Chí Minh chủ trì Hội nghị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Đ/c </w:t>
      </w:r>
      <w:r>
        <w:rPr>
          <w:rFonts w:ascii="Times New Roman" w:hAnsi="Times New Roman" w:cs="Times New Roman"/>
          <w:sz w:val="28"/>
          <w:szCs w:val="28"/>
        </w:rPr>
        <w:t xml:space="preserve">Nhuận </w:t>
      </w:r>
      <w:r w:rsidRPr="003E7629">
        <w:rPr>
          <w:rFonts w:ascii="Times New Roman" w:hAnsi="Times New Roman" w:cs="Times New Roman"/>
          <w:sz w:val="28"/>
          <w:szCs w:val="28"/>
        </w:rPr>
        <w:t>chủ trì hội nghị</w:t>
      </w:r>
      <w:r>
        <w:rPr>
          <w:rFonts w:ascii="Times New Roman" w:hAnsi="Times New Roman" w:cs="Times New Roman"/>
          <w:sz w:val="28"/>
          <w:szCs w:val="28"/>
        </w:rPr>
        <w:t xml:space="preserve"> (Bí thư):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3E7629">
        <w:rPr>
          <w:rFonts w:ascii="Times New Roman" w:hAnsi="Times New Roman" w:cs="Times New Roman"/>
          <w:sz w:val="28"/>
          <w:szCs w:val="28"/>
        </w:rPr>
        <w:t>Giới thiệu đại biểu dự (Đoàn cấp trên, cấp ủy…)</w:t>
      </w:r>
    </w:p>
    <w:p w:rsidR="00AC62A0" w:rsidRDefault="00AC62A0" w:rsidP="00B8689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Đại diện Thành đoàn TP. Hồ Chí Minh.</w:t>
      </w:r>
    </w:p>
    <w:p w:rsidR="00AC62A0" w:rsidRDefault="00AC62A0" w:rsidP="00B8689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Default="00AC62A0" w:rsidP="00B8689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Pr="003E7629" w:rsidRDefault="00AC62A0" w:rsidP="00B8689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Pr="00B86897" w:rsidRDefault="00AC62A0" w:rsidP="00B8689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6897">
        <w:rPr>
          <w:rFonts w:ascii="Times New Roman" w:hAnsi="Times New Roman" w:cs="Times New Roman"/>
          <w:sz w:val="28"/>
          <w:szCs w:val="28"/>
        </w:rPr>
        <w:t>Đại diện</w:t>
      </w:r>
      <w:r w:rsidRPr="00B86897">
        <w:rPr>
          <w:sz w:val="28"/>
          <w:szCs w:val="28"/>
        </w:rPr>
        <w:t xml:space="preserve"> </w:t>
      </w:r>
      <w:r w:rsidRPr="00B86897">
        <w:rPr>
          <w:rFonts w:ascii="Times New Roman" w:hAnsi="Times New Roman" w:cs="Times New Roman"/>
          <w:sz w:val="28"/>
          <w:szCs w:val="28"/>
        </w:rPr>
        <w:t>Đảng ủy – Ban giám hiệu</w:t>
      </w:r>
      <w:r w:rsidRPr="00B86897">
        <w:rPr>
          <w:sz w:val="28"/>
          <w:szCs w:val="28"/>
        </w:rPr>
        <w:t xml:space="preserve"> </w:t>
      </w:r>
      <w:r w:rsidRPr="00B86897">
        <w:rPr>
          <w:rFonts w:ascii="Times New Roman" w:hAnsi="Times New Roman" w:cs="Times New Roman"/>
          <w:sz w:val="28"/>
          <w:szCs w:val="28"/>
        </w:rPr>
        <w:t>nhà tr</w:t>
      </w:r>
      <w:r w:rsidRPr="00B86897">
        <w:rPr>
          <w:rFonts w:ascii="Times New Roman" w:hAnsi="Times New Roman" w:cs="Times New Roman"/>
          <w:sz w:val="28"/>
          <w:szCs w:val="28"/>
          <w:lang w:val="vi-VN"/>
        </w:rPr>
        <w:t>ường</w:t>
      </w:r>
      <w:r w:rsidRPr="00B86897">
        <w:rPr>
          <w:rFonts w:ascii="Times New Roman" w:hAnsi="Times New Roman" w:cs="Times New Roman"/>
          <w:sz w:val="28"/>
          <w:szCs w:val="28"/>
        </w:rPr>
        <w:t>:</w:t>
      </w:r>
    </w:p>
    <w:p w:rsidR="00AC62A0" w:rsidRDefault="00AC62A0" w:rsidP="00B8689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Default="00AC62A0" w:rsidP="00B8689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Default="00AC62A0" w:rsidP="00B86897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3E7629">
        <w:rPr>
          <w:rFonts w:ascii="Times New Roman" w:hAnsi="Times New Roman" w:cs="Times New Roman"/>
          <w:sz w:val="28"/>
          <w:szCs w:val="28"/>
        </w:rPr>
        <w:t xml:space="preserve"> Giới thiệu thư ký ghi lại diễn tiến hội nghị. (Lưu ý: không biểu quyết)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Để kịp thời ghi nhận các diễn biến, nội dung hội nghị hôm nay, tôi giới thiệu đồng chí Võ Thị Thúy Kiều – UV BCH Đoàn trường làm thư ký 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b/>
          <w:bCs/>
          <w:sz w:val="28"/>
          <w:szCs w:val="28"/>
        </w:rPr>
        <w:t>2. Bước 2:</w:t>
      </w:r>
      <w:r w:rsidRPr="003E7629">
        <w:rPr>
          <w:rFonts w:ascii="Times New Roman" w:hAnsi="Times New Roman" w:cs="Times New Roman"/>
          <w:sz w:val="28"/>
          <w:szCs w:val="28"/>
        </w:rPr>
        <w:t xml:space="preserve"> Báo cáo số lượng BCH dự họp (đảm bảo ít nhất 2/3 số lượng BCH của đơn vị thì hội nghị mới có giá trị).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3E7629">
        <w:rPr>
          <w:rFonts w:ascii="Times New Roman" w:hAnsi="Times New Roman" w:cs="Times New Roman"/>
          <w:sz w:val="28"/>
          <w:szCs w:val="28"/>
        </w:rPr>
        <w:t xml:space="preserve">ố lượng </w:t>
      </w:r>
      <w:r>
        <w:rPr>
          <w:rFonts w:ascii="Times New Roman" w:hAnsi="Times New Roman" w:cs="Times New Roman"/>
          <w:sz w:val="28"/>
          <w:szCs w:val="28"/>
        </w:rPr>
        <w:t xml:space="preserve">UV </w:t>
      </w:r>
      <w:r w:rsidRPr="003E7629">
        <w:rPr>
          <w:rFonts w:ascii="Times New Roman" w:hAnsi="Times New Roman" w:cs="Times New Roman"/>
          <w:sz w:val="28"/>
          <w:szCs w:val="28"/>
        </w:rPr>
        <w:t xml:space="preserve">BCH </w:t>
      </w:r>
      <w:r>
        <w:rPr>
          <w:rFonts w:ascii="Times New Roman" w:hAnsi="Times New Roman" w:cs="Times New Roman"/>
          <w:sz w:val="28"/>
          <w:szCs w:val="28"/>
        </w:rPr>
        <w:t xml:space="preserve">Đoàn trường </w:t>
      </w:r>
      <w:r w:rsidRPr="003E7629">
        <w:rPr>
          <w:rFonts w:ascii="Times New Roman" w:hAnsi="Times New Roman" w:cs="Times New Roman"/>
          <w:sz w:val="28"/>
          <w:szCs w:val="28"/>
        </w:rPr>
        <w:t>dự họp</w:t>
      </w:r>
      <w:r>
        <w:rPr>
          <w:rFonts w:ascii="Times New Roman" w:hAnsi="Times New Roman" w:cs="Times New Roman"/>
          <w:sz w:val="28"/>
          <w:szCs w:val="28"/>
        </w:rPr>
        <w:t xml:space="preserve"> hôm nay có ……./15 đồng chí, đạt tỉ lệ: …..%. Hội nghị hôm nay có giá trị tiến hành.</w:t>
      </w:r>
    </w:p>
    <w:p w:rsidR="00AC62A0" w:rsidRDefault="00AC62A0" w:rsidP="00B94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3. Bước 3: </w:t>
      </w:r>
    </w:p>
    <w:p w:rsidR="00AC62A0" w:rsidRPr="00051F0D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051F0D">
        <w:rPr>
          <w:rFonts w:ascii="Times New Roman" w:hAnsi="Times New Roman" w:cs="Times New Roman"/>
          <w:sz w:val="28"/>
          <w:szCs w:val="28"/>
        </w:rPr>
        <w:t>Chủ tọa thông qua tờ trình số 06-TTr/ĐTN-LTT ngày 31/3/2016 về việc đề nghị rút tên và kiện toàn bổ sung nhân sự Ban Chấp hành</w:t>
      </w:r>
      <w:r>
        <w:rPr>
          <w:rFonts w:ascii="Times New Roman" w:hAnsi="Times New Roman" w:cs="Times New Roman"/>
          <w:sz w:val="28"/>
          <w:szCs w:val="28"/>
        </w:rPr>
        <w:t>, Ban Thường vụ, Bí thư và Phó BT</w:t>
      </w:r>
      <w:r w:rsidRPr="00051F0D">
        <w:rPr>
          <w:rFonts w:ascii="Times New Roman" w:hAnsi="Times New Roman" w:cs="Times New Roman"/>
          <w:sz w:val="28"/>
          <w:szCs w:val="28"/>
        </w:rPr>
        <w:t xml:space="preserve"> Đoàn trường nhiệm kỳ XXIII (2014 – 2017</w:t>
      </w:r>
      <w:r>
        <w:rPr>
          <w:rFonts w:ascii="Times New Roman" w:hAnsi="Times New Roman" w:cs="Times New Roman"/>
          <w:sz w:val="28"/>
          <w:szCs w:val="28"/>
        </w:rPr>
        <w:t>) (chỉ thông qua phần đề nghị rút tên)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Thông tin các đồng chí UVBCH, UVBTV, BT, PBT xin rút tên khỏi BCH (nêu lý do xin rút tên của từng đồng chí)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304"/>
        <w:gridCol w:w="1321"/>
        <w:gridCol w:w="1245"/>
        <w:gridCol w:w="1599"/>
        <w:gridCol w:w="2576"/>
      </w:tblGrid>
      <w:tr w:rsidR="00AC62A0" w:rsidRPr="00F24571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Họ và tên</w:t>
            </w:r>
          </w:p>
        </w:tc>
        <w:tc>
          <w:tcPr>
            <w:tcW w:w="1321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Chi Đoàn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Chức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danh</w:t>
            </w:r>
            <w:r w:rsidRPr="00F2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BCH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Đoàn trường hiện tại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Chức danh 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xin rút </w:t>
            </w: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Lý do rút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</w:tr>
      <w:tr w:rsidR="00AC62A0" w:rsidRPr="00F24571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5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Nhuận</w:t>
            </w:r>
          </w:p>
        </w:tc>
        <w:tc>
          <w:tcPr>
            <w:tcW w:w="1321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BCH,</w:t>
            </w:r>
          </w:p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Thường vụ,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 Đoàn trường</w:t>
            </w: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ghỉ công tác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nguyện vọng cá nhân</w:t>
            </w:r>
          </w:p>
        </w:tc>
      </w:tr>
      <w:tr w:rsidR="00AC62A0" w:rsidRPr="00F24571">
        <w:trPr>
          <w:trHeight w:val="712"/>
          <w:jc w:val="center"/>
        </w:trPr>
        <w:tc>
          <w:tcPr>
            <w:tcW w:w="708" w:type="dxa"/>
            <w:vAlign w:val="center"/>
          </w:tcPr>
          <w:p w:rsidR="00AC62A0" w:rsidRPr="00580DED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0D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Huỳnh Văn Nghĩa</w:t>
            </w:r>
          </w:p>
        </w:tc>
        <w:tc>
          <w:tcPr>
            <w:tcW w:w="1321" w:type="dxa"/>
            <w:vAlign w:val="center"/>
          </w:tcPr>
          <w:p w:rsidR="00AC62A0" w:rsidRPr="00803A2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A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3A20">
              <w:rPr>
                <w:rFonts w:ascii="Times New Roman" w:hAnsi="Times New Roman" w:cs="Times New Roman"/>
                <w:sz w:val="26"/>
                <w:szCs w:val="26"/>
              </w:rPr>
              <w:t>CĐ-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TP1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Thường vụ</w:t>
            </w:r>
          </w:p>
        </w:tc>
        <w:tc>
          <w:tcPr>
            <w:tcW w:w="1599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Thường vụ</w:t>
            </w: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Tập trung cho việc học nên có nguyện vọng chỉ tham gia Ủy viên BCH Đoàn trường, không tham gia Ban Thường vụ Đoàn trường</w:t>
            </w:r>
          </w:p>
        </w:tc>
      </w:tr>
      <w:tr w:rsidR="00AC62A0" w:rsidRPr="00F24571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Dương Minh Hiếu</w:t>
            </w:r>
          </w:p>
        </w:tc>
        <w:tc>
          <w:tcPr>
            <w:tcW w:w="1321" w:type="dxa"/>
            <w:vAlign w:val="center"/>
          </w:tcPr>
          <w:p w:rsidR="00AC62A0" w:rsidRPr="00803A2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A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3A20">
              <w:rPr>
                <w:rFonts w:ascii="Times New Roman" w:hAnsi="Times New Roman" w:cs="Times New Roman"/>
                <w:sz w:val="26"/>
                <w:szCs w:val="26"/>
              </w:rPr>
              <w:t>CĐ-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O2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(khoa Công nghệ Động lực)</w:t>
            </w: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Tập trung cho việc học, xin thôi tham gia</w:t>
            </w:r>
          </w:p>
        </w:tc>
      </w:tr>
      <w:tr w:rsidR="00AC62A0" w:rsidRPr="00F24571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Trần Nhật Hoàng </w:t>
            </w:r>
          </w:p>
        </w:tc>
        <w:tc>
          <w:tcPr>
            <w:tcW w:w="1321" w:type="dxa"/>
            <w:vAlign w:val="center"/>
          </w:tcPr>
          <w:p w:rsidR="00AC62A0" w:rsidRPr="00180B15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0B1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80B15">
              <w:rPr>
                <w:rFonts w:ascii="Times New Roman" w:hAnsi="Times New Roman" w:cs="Times New Roman"/>
                <w:sz w:val="26"/>
                <w:szCs w:val="26"/>
              </w:rPr>
              <w:t>CĐ-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Đ1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(khoa Công nghệ Điện – Điện tử)</w:t>
            </w: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Tập trung cho việc học, xin thôi tham gia</w:t>
            </w:r>
          </w:p>
        </w:tc>
      </w:tr>
      <w:tr w:rsidR="00AC62A0" w:rsidRPr="00E426E0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Võ Duy Thuyên</w:t>
            </w:r>
          </w:p>
        </w:tc>
        <w:tc>
          <w:tcPr>
            <w:tcW w:w="1321" w:type="dxa"/>
            <w:vAlign w:val="center"/>
          </w:tcPr>
          <w:p w:rsidR="00AC62A0" w:rsidRPr="00774D7B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D7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74D7B">
              <w:rPr>
                <w:rFonts w:ascii="Times New Roman" w:hAnsi="Times New Roman" w:cs="Times New Roman"/>
                <w:sz w:val="26"/>
                <w:szCs w:val="26"/>
              </w:rPr>
              <w:t>CĐ-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CK2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(khoa Công nghệ Cơ khí)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6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Tập trung cho việc học, xin thôi tham gia</w:t>
            </w:r>
          </w:p>
        </w:tc>
      </w:tr>
      <w:tr w:rsidR="00AC62A0" w:rsidRPr="00E426E0">
        <w:trPr>
          <w:jc w:val="center"/>
        </w:trPr>
        <w:tc>
          <w:tcPr>
            <w:tcW w:w="708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04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Đoàn Công Tuấn</w:t>
            </w:r>
          </w:p>
        </w:tc>
        <w:tc>
          <w:tcPr>
            <w:tcW w:w="1321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14TC-Đ</w:t>
            </w:r>
          </w:p>
        </w:tc>
        <w:tc>
          <w:tcPr>
            <w:tcW w:w="1245" w:type="dxa"/>
            <w:vAlign w:val="center"/>
          </w:tcPr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</w:tc>
        <w:tc>
          <w:tcPr>
            <w:tcW w:w="1599" w:type="dxa"/>
            <w:vAlign w:val="center"/>
          </w:tcPr>
          <w:p w:rsidR="00AC62A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Ủy viên BCH</w:t>
            </w:r>
          </w:p>
          <w:p w:rsidR="00AC62A0" w:rsidRPr="00F24571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(khoa Công nghệ Điện – Điện tử)</w:t>
            </w:r>
          </w:p>
        </w:tc>
        <w:tc>
          <w:tcPr>
            <w:tcW w:w="2576" w:type="dxa"/>
            <w:vAlign w:val="center"/>
          </w:tcPr>
          <w:p w:rsidR="00AC62A0" w:rsidRPr="00E426E0" w:rsidRDefault="00AC62A0" w:rsidP="006C3E2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Tập trung cho việc học, xin thôi tham gia</w:t>
            </w:r>
          </w:p>
        </w:tc>
      </w:tr>
    </w:tbl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Xin ý kiến biểu quyết của Hội nghị: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+ Đồng chí nào thống nhất đồng ý cho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</w:t>
      </w:r>
      <w:r>
        <w:rPr>
          <w:rFonts w:ascii="Times New Roman" w:hAnsi="Times New Roman" w:cs="Times New Roman"/>
          <w:sz w:val="28"/>
          <w:szCs w:val="28"/>
        </w:rPr>
        <w:t xml:space="preserve">có tên sau: Đ/c Nhuận, Đ/c Minh Hiếu, Đ/c Nhật Hoàng, Đ/c Thuyên và Đ/c Công Tuấn </w:t>
      </w:r>
      <w:r w:rsidRPr="003E7629">
        <w:rPr>
          <w:rFonts w:ascii="Times New Roman" w:hAnsi="Times New Roman" w:cs="Times New Roman"/>
          <w:sz w:val="28"/>
          <w:szCs w:val="28"/>
        </w:rPr>
        <w:t>rút tên khỏi BCH</w:t>
      </w:r>
      <w:r>
        <w:rPr>
          <w:rFonts w:ascii="Times New Roman" w:hAnsi="Times New Roman" w:cs="Times New Roman"/>
          <w:sz w:val="28"/>
          <w:szCs w:val="28"/>
        </w:rPr>
        <w:t xml:space="preserve">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xin biểu quyết bằng cách giơ tay (chờ 3s). Cám ơn các đồng chí.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+ Đồng chí nào không đồng ý hoặc có ý kiến khác (chờ 3s). Không có.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100% cho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đồng chí </w:t>
      </w:r>
      <w:r>
        <w:rPr>
          <w:rFonts w:ascii="Times New Roman" w:hAnsi="Times New Roman" w:cs="Times New Roman"/>
          <w:sz w:val="28"/>
          <w:szCs w:val="28"/>
        </w:rPr>
        <w:t xml:space="preserve">có tên trên </w:t>
      </w:r>
      <w:r w:rsidRPr="003E7629">
        <w:rPr>
          <w:rFonts w:ascii="Times New Roman" w:hAnsi="Times New Roman" w:cs="Times New Roman"/>
          <w:sz w:val="28"/>
          <w:szCs w:val="28"/>
        </w:rPr>
        <w:t xml:space="preserve">rút tên khỏi BCH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– 2017).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Xin ý kiến biểu quyết của Hội nghị: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+ Đồng chí nào thống nhất đồng ý cho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</w:t>
      </w:r>
      <w:r>
        <w:rPr>
          <w:rFonts w:ascii="Times New Roman" w:hAnsi="Times New Roman" w:cs="Times New Roman"/>
          <w:sz w:val="28"/>
          <w:szCs w:val="28"/>
        </w:rPr>
        <w:t xml:space="preserve">có tên sau: Đ/c Nhuận, Đ/c Nghĩa </w:t>
      </w:r>
      <w:r w:rsidRPr="003E7629">
        <w:rPr>
          <w:rFonts w:ascii="Times New Roman" w:hAnsi="Times New Roman" w:cs="Times New Roman"/>
          <w:sz w:val="28"/>
          <w:szCs w:val="28"/>
        </w:rPr>
        <w:t>rút tên khỏi B</w:t>
      </w:r>
      <w:r>
        <w:rPr>
          <w:rFonts w:ascii="Times New Roman" w:hAnsi="Times New Roman" w:cs="Times New Roman"/>
          <w:sz w:val="28"/>
          <w:szCs w:val="28"/>
        </w:rPr>
        <w:t>TV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xin biểu quyết bằng cách giơ tay (chờ 3s). Cám ơn các đồng chí.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+ Đồng chí nào không đồng ý hoặc có ý kiến khác (chờ 3s). Không có.</w:t>
      </w:r>
    </w:p>
    <w:p w:rsidR="00AC62A0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100% cho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đồng chí </w:t>
      </w:r>
      <w:r>
        <w:rPr>
          <w:rFonts w:ascii="Times New Roman" w:hAnsi="Times New Roman" w:cs="Times New Roman"/>
          <w:sz w:val="28"/>
          <w:szCs w:val="28"/>
        </w:rPr>
        <w:t xml:space="preserve">có tên trên </w:t>
      </w:r>
      <w:r w:rsidRPr="003E7629">
        <w:rPr>
          <w:rFonts w:ascii="Times New Roman" w:hAnsi="Times New Roman" w:cs="Times New Roman"/>
          <w:sz w:val="28"/>
          <w:szCs w:val="28"/>
        </w:rPr>
        <w:t>rút tên khỏi B</w:t>
      </w:r>
      <w:r>
        <w:rPr>
          <w:rFonts w:ascii="Times New Roman" w:hAnsi="Times New Roman" w:cs="Times New Roman"/>
          <w:sz w:val="28"/>
          <w:szCs w:val="28"/>
        </w:rPr>
        <w:t>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– 2017).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Xin ý kiến biểu quyết của Hội nghị: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+ Đồng chí nào thống nhất đồng ý cho</w:t>
      </w:r>
      <w:r>
        <w:rPr>
          <w:rFonts w:ascii="Times New Roman" w:hAnsi="Times New Roman" w:cs="Times New Roman"/>
          <w:sz w:val="28"/>
          <w:szCs w:val="28"/>
        </w:rPr>
        <w:t xml:space="preserve"> Đ/c Nhuận thôi giữ chức danh 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xin biểu quyết bằng cách giơ tay (chờ 3s). Cám ơn các đồng chí.</w:t>
      </w:r>
    </w:p>
    <w:p w:rsidR="00AC62A0" w:rsidRPr="003E7629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+ Đồng chí nào không đồng ý hoặc có ý kiến khác (chờ 3s). Không có.</w:t>
      </w:r>
    </w:p>
    <w:p w:rsidR="00AC62A0" w:rsidRDefault="00AC62A0" w:rsidP="00BF636B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100% cho </w:t>
      </w:r>
      <w:r>
        <w:rPr>
          <w:rFonts w:ascii="Times New Roman" w:hAnsi="Times New Roman" w:cs="Times New Roman"/>
          <w:sz w:val="28"/>
          <w:szCs w:val="28"/>
        </w:rPr>
        <w:t>Đ/c Nhuận thôi giữ chức danh 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– 2017).</w:t>
      </w:r>
    </w:p>
    <w:p w:rsidR="00AC62A0" w:rsidRDefault="00AC62A0" w:rsidP="00B94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b/>
          <w:bCs/>
          <w:sz w:val="28"/>
          <w:szCs w:val="28"/>
        </w:rPr>
        <w:t>4. Bước 4: Bầu bổ sung BCH</w:t>
      </w:r>
    </w:p>
    <w:p w:rsidR="00AC62A0" w:rsidRPr="00051F0D" w:rsidRDefault="00AC62A0" w:rsidP="006B3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1F0D">
        <w:rPr>
          <w:rFonts w:ascii="Times New Roman" w:hAnsi="Times New Roman" w:cs="Times New Roman"/>
          <w:sz w:val="28"/>
          <w:szCs w:val="28"/>
        </w:rPr>
        <w:t>Chủ tọa thông qua tờ trình số 06-TTr/ĐTN-LTT ngày 31/3/2016 về việc đề nghị rút tên và kiện toàn bổ sung nhân sự Ban Chấp hành</w:t>
      </w:r>
      <w:r>
        <w:rPr>
          <w:rFonts w:ascii="Times New Roman" w:hAnsi="Times New Roman" w:cs="Times New Roman"/>
          <w:sz w:val="28"/>
          <w:szCs w:val="28"/>
        </w:rPr>
        <w:t>, Ban Thường vụ, Bí thư và Phó BT</w:t>
      </w:r>
      <w:r w:rsidRPr="00051F0D">
        <w:rPr>
          <w:rFonts w:ascii="Times New Roman" w:hAnsi="Times New Roman" w:cs="Times New Roman"/>
          <w:sz w:val="28"/>
          <w:szCs w:val="28"/>
        </w:rPr>
        <w:t xml:space="preserve"> Đoàn trường nhiệm kỳ XXIII (2014 – 2017</w:t>
      </w:r>
      <w:r>
        <w:rPr>
          <w:rFonts w:ascii="Times New Roman" w:hAnsi="Times New Roman" w:cs="Times New Roman"/>
          <w:sz w:val="28"/>
          <w:szCs w:val="28"/>
        </w:rPr>
        <w:t>) (chỉ thông qua phần đề nghị kiện toàn BCH)</w:t>
      </w:r>
    </w:p>
    <w:p w:rsidR="00AC62A0" w:rsidRPr="006B3EC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3EC9">
        <w:rPr>
          <w:rFonts w:ascii="Times New Roman" w:hAnsi="Times New Roman" w:cs="Times New Roman"/>
          <w:sz w:val="28"/>
          <w:szCs w:val="28"/>
        </w:rPr>
        <w:t>Chủ tọa thông qua đề án nhân sự BCH Đoàn trường nhiệm kỳ XXIII (2014 – 2017).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Do Hội nghị vừa thống nhất cho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rút tên khỏi BCH do đó số lượng BCH hiện tại của Đoàn Trường khuyết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E7629">
        <w:rPr>
          <w:rFonts w:ascii="Times New Roman" w:hAnsi="Times New Roman" w:cs="Times New Roman"/>
          <w:sz w:val="28"/>
          <w:szCs w:val="28"/>
        </w:rPr>
        <w:t>đ/c nên chúng ta sẽ tiến hành kiện toàn bổ sung: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Được sự đồng ý của </w:t>
      </w:r>
      <w:r>
        <w:rPr>
          <w:rFonts w:ascii="Times New Roman" w:hAnsi="Times New Roman" w:cs="Times New Roman"/>
          <w:sz w:val="28"/>
          <w:szCs w:val="28"/>
        </w:rPr>
        <w:t>Đảng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ủy</w:t>
      </w:r>
      <w:r>
        <w:rPr>
          <w:rFonts w:ascii="Times New Roman" w:hAnsi="Times New Roman" w:cs="Times New Roman"/>
          <w:sz w:val="28"/>
          <w:szCs w:val="28"/>
        </w:rPr>
        <w:t xml:space="preserve"> trường</w:t>
      </w:r>
      <w:r w:rsidRPr="003E7629">
        <w:rPr>
          <w:rFonts w:ascii="Times New Roman" w:hAnsi="Times New Roman" w:cs="Times New Roman"/>
          <w:sz w:val="28"/>
          <w:szCs w:val="28"/>
        </w:rPr>
        <w:t>, BTV Đoàn Trường giới thiệu danh sách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đ/c dự kiến ứng cử BCH cụ thể như sau: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(chủ trì đọc danh sách trích ngang của các đồng chí</w:t>
      </w:r>
      <w:r>
        <w:rPr>
          <w:rFonts w:ascii="Times New Roman" w:hAnsi="Times New Roman" w:cs="Times New Roman"/>
          <w:sz w:val="28"/>
          <w:szCs w:val="28"/>
        </w:rPr>
        <w:t xml:space="preserve"> Thịnh</w:t>
      </w:r>
      <w:r w:rsidRPr="003E7629">
        <w:rPr>
          <w:rFonts w:ascii="Times New Roman" w:hAnsi="Times New Roman" w:cs="Times New Roman"/>
          <w:sz w:val="28"/>
          <w:szCs w:val="28"/>
        </w:rPr>
        <w:t>)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có ý kiến về danh sách tôi vừa trình bày ko? (đợi 3s)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đề cử đồng chí khác tham gia ừng cử BCH Đoàn Trường không (chờ 3s)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Nếu các đồng chí không có ý kiến, xin ý kiến biểu quyết của các đồng chí về danh sách dự kiến giới thiệu tham gia BCH vừa nêu: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Đồng chí nào thống nhất giới thiệu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vừa nêu trên tham gia ứng cử BCH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 xin biểu quyết bằng cách giơ tay (chờ 3s). Cảm ơn các đồng chí.</w:t>
      </w:r>
    </w:p>
    <w:p w:rsidR="00AC62A0" w:rsidRPr="003E7629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Đồng chí nào không thống nhất hoặc có ý kiến khác xin biểu quyết bằng cách giơ tay (chờ 3s). Không có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có tên trên tham gia ứng cử BCH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). cám ơn hội nghị</w:t>
      </w:r>
    </w:p>
    <w:p w:rsidR="00AC62A0" w:rsidRPr="003E7629" w:rsidRDefault="00AC62A0" w:rsidP="00CF29F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Bước 5: Giới thiệu và biểu quyết tổ kiểm phiếu</w:t>
      </w:r>
    </w:p>
    <w:p w:rsidR="00AC62A0" w:rsidRPr="003E7629" w:rsidRDefault="00AC62A0" w:rsidP="00CF29F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Để công tác bầu nhân sự theo đúng quy định hướng dẫn của Điều lệ Đoàn, Tôi  giới thiệu danh sách thành phần Tổ kiểm phiếu gồm </w:t>
      </w:r>
      <w:r w:rsidRPr="00C62635">
        <w:rPr>
          <w:rFonts w:ascii="Times New Roman" w:hAnsi="Times New Roman" w:cs="Times New Roman"/>
          <w:b/>
          <w:bCs/>
          <w:sz w:val="28"/>
          <w:szCs w:val="28"/>
        </w:rPr>
        <w:t>02 đồng chí</w:t>
      </w:r>
      <w:r w:rsidRPr="003E7629">
        <w:rPr>
          <w:rFonts w:ascii="Times New Roman" w:hAnsi="Times New Roman" w:cs="Times New Roman"/>
          <w:sz w:val="28"/>
          <w:szCs w:val="28"/>
        </w:rPr>
        <w:t xml:space="preserve"> có tên sau: </w:t>
      </w:r>
    </w:p>
    <w:p w:rsidR="00AC62A0" w:rsidRPr="003E7629" w:rsidRDefault="00AC62A0" w:rsidP="00CF29F5">
      <w:pPr>
        <w:ind w:firstLine="224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1. Đ/c</w:t>
      </w:r>
      <w:r>
        <w:rPr>
          <w:rFonts w:ascii="Times New Roman" w:hAnsi="Times New Roman" w:cs="Times New Roman"/>
          <w:sz w:val="28"/>
          <w:szCs w:val="28"/>
        </w:rPr>
        <w:t xml:space="preserve"> Châu Thị Bé, UVBCH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.-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3E7629">
        <w:rPr>
          <w:rFonts w:ascii="Times New Roman" w:hAnsi="Times New Roman" w:cs="Times New Roman"/>
          <w:sz w:val="28"/>
          <w:szCs w:val="28"/>
        </w:rPr>
        <w:t>ổ trưởng</w:t>
      </w:r>
    </w:p>
    <w:p w:rsidR="00AC62A0" w:rsidRPr="003E7629" w:rsidRDefault="00AC62A0" w:rsidP="00CF29F5">
      <w:pPr>
        <w:ind w:firstLine="224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2. Đ/c </w:t>
      </w:r>
      <w:r>
        <w:rPr>
          <w:rFonts w:ascii="Times New Roman" w:hAnsi="Times New Roman" w:cs="Times New Roman"/>
          <w:sz w:val="28"/>
          <w:szCs w:val="28"/>
        </w:rPr>
        <w:t xml:space="preserve">Lê Thị Bích Ngoan, UVBCH Đoàn trường </w:t>
      </w:r>
      <w:r w:rsidRPr="003E7629">
        <w:rPr>
          <w:rFonts w:ascii="Times New Roman" w:hAnsi="Times New Roman" w:cs="Times New Roman"/>
          <w:sz w:val="28"/>
          <w:szCs w:val="28"/>
        </w:rPr>
        <w:t>- thành viên</w:t>
      </w:r>
    </w:p>
    <w:p w:rsidR="00AC62A0" w:rsidRPr="003E7629" w:rsidRDefault="00AC62A0" w:rsidP="00CF29F5">
      <w:pPr>
        <w:ind w:firstLine="9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Có đồng chí nào có ý kiến về số lượng và danh sách của 02 đồng chí vừa nêu không? </w:t>
      </w:r>
      <w:r w:rsidRPr="003E76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( chờ 3s)</w:t>
      </w:r>
    </w:p>
    <w:p w:rsidR="00AC62A0" w:rsidRPr="003E7629" w:rsidRDefault="00AC62A0" w:rsidP="00CF29F5">
      <w:pPr>
        <w:ind w:firstLine="9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Nếu các đồng chí không còn ý kiến tôi xin lấy ý kiến biểu quyết về số lượng và danh sách Tổ kiểm phiếu vừa nêu trên:</w:t>
      </w:r>
    </w:p>
    <w:p w:rsidR="00AC62A0" w:rsidRPr="003E7629" w:rsidRDefault="00AC62A0" w:rsidP="00C62635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Đồng chí nào đồng ý với số lượng và danh sách Tổ</w:t>
      </w:r>
      <w:r>
        <w:rPr>
          <w:rFonts w:ascii="Times New Roman" w:hAnsi="Times New Roman" w:cs="Times New Roman"/>
          <w:sz w:val="28"/>
          <w:szCs w:val="28"/>
        </w:rPr>
        <w:t xml:space="preserve"> Kiểm phiếu vừa nêu trên </w:t>
      </w:r>
      <w:r w:rsidRPr="003E7629">
        <w:rPr>
          <w:rFonts w:ascii="Times New Roman" w:hAnsi="Times New Roman" w:cs="Times New Roman"/>
          <w:sz w:val="28"/>
          <w:szCs w:val="28"/>
        </w:rPr>
        <w:t>trên xin biểu quyết bằng cách giơ tay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62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(chờ 3s).  </w:t>
      </w:r>
      <w:r w:rsidRPr="003E7629">
        <w:rPr>
          <w:rFonts w:ascii="Times New Roman" w:hAnsi="Times New Roman" w:cs="Times New Roman"/>
          <w:sz w:val="28"/>
          <w:szCs w:val="28"/>
        </w:rPr>
        <w:t>Cám ơn các đồng chí.</w:t>
      </w:r>
    </w:p>
    <w:p w:rsidR="00AC62A0" w:rsidRPr="003E7629" w:rsidRDefault="00AC62A0" w:rsidP="00C62635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Đồng chí nào không đồng ý hoặc có ý kiến khác, xin biểu quyết bằng cách giơ tay </w:t>
      </w:r>
      <w:r w:rsidRPr="003E762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(chờ 3s).  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Không có</w:t>
      </w:r>
      <w:r w:rsidRPr="003E7629">
        <w:rPr>
          <w:rFonts w:ascii="Times New Roman" w:hAnsi="Times New Roman" w:cs="Times New Roman"/>
          <w:sz w:val="28"/>
          <w:szCs w:val="28"/>
        </w:rPr>
        <w:t>.</w:t>
      </w:r>
      <w:r w:rsidRPr="003E7629">
        <w:rPr>
          <w:rFonts w:ascii="Times New Roman" w:hAnsi="Times New Roman" w:cs="Times New Roman"/>
          <w:sz w:val="28"/>
          <w:szCs w:val="28"/>
        </w:rPr>
        <w:tab/>
      </w:r>
    </w:p>
    <w:p w:rsidR="00AC62A0" w:rsidRPr="003E7629" w:rsidRDefault="00AC62A0" w:rsidP="003E7629">
      <w:pPr>
        <w:ind w:firstLine="9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ab/>
        <w:t>Như vậy, Hội nghị đã nhất trí cao thông qua danh sách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629">
        <w:rPr>
          <w:rFonts w:ascii="Times New Roman" w:hAnsi="Times New Roman" w:cs="Times New Roman"/>
          <w:sz w:val="28"/>
          <w:szCs w:val="28"/>
        </w:rPr>
        <w:t xml:space="preserve">Tổ kiểm phiếu gồm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02 đồng chí</w:t>
      </w:r>
      <w:r w:rsidRPr="003E7629">
        <w:rPr>
          <w:rFonts w:ascii="Times New Roman" w:hAnsi="Times New Roman" w:cs="Times New Roman"/>
          <w:sz w:val="28"/>
          <w:szCs w:val="28"/>
        </w:rPr>
        <w:t xml:space="preserve"> có tên vừa nêu.</w:t>
      </w:r>
    </w:p>
    <w:p w:rsidR="00AC62A0" w:rsidRPr="003E7629" w:rsidRDefault="00AC62A0" w:rsidP="003E7629">
      <w:pPr>
        <w:ind w:firstLine="9"/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ab/>
        <w:t>Mời 02 đ/c Tổ kiểm phiếu lên làm việc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(Đ/c tổ trưởng lên thông tin thể lệ bầu cử, tiến hành phát phiếu bầu, kiểm phiếu, công bố kết quả)</w:t>
      </w:r>
    </w:p>
    <w:p w:rsidR="00AC62A0" w:rsidRDefault="00AC62A0" w:rsidP="00C6263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Bước 6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: Bầu bổ sung </w:t>
      </w:r>
      <w:r>
        <w:rPr>
          <w:rFonts w:ascii="Times New Roman" w:hAnsi="Times New Roman" w:cs="Times New Roman"/>
          <w:b/>
          <w:bCs/>
          <w:sz w:val="28"/>
          <w:szCs w:val="28"/>
        </w:rPr>
        <w:t>BTV</w:t>
      </w:r>
    </w:p>
    <w:p w:rsidR="00AC62A0" w:rsidRPr="00051F0D" w:rsidRDefault="00AC62A0" w:rsidP="00DE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1F0D">
        <w:rPr>
          <w:rFonts w:ascii="Times New Roman" w:hAnsi="Times New Roman" w:cs="Times New Roman"/>
          <w:sz w:val="28"/>
          <w:szCs w:val="28"/>
        </w:rPr>
        <w:t>Chủ tọa thông qua tờ trình số 06-TTr/ĐTN-LTT ngày 31/3/2016 về việc đề nghị rút tên và kiện toàn bổ sung nhân sự Ban Chấp hành</w:t>
      </w:r>
      <w:r>
        <w:rPr>
          <w:rFonts w:ascii="Times New Roman" w:hAnsi="Times New Roman" w:cs="Times New Roman"/>
          <w:sz w:val="28"/>
          <w:szCs w:val="28"/>
        </w:rPr>
        <w:t>, Ban Thường vụ, Bí thư và Phó BT</w:t>
      </w:r>
      <w:r w:rsidRPr="00051F0D">
        <w:rPr>
          <w:rFonts w:ascii="Times New Roman" w:hAnsi="Times New Roman" w:cs="Times New Roman"/>
          <w:sz w:val="28"/>
          <w:szCs w:val="28"/>
        </w:rPr>
        <w:t xml:space="preserve"> Đoàn trường nhiệm kỳ XXIII (2014 – 2017</w:t>
      </w:r>
      <w:r>
        <w:rPr>
          <w:rFonts w:ascii="Times New Roman" w:hAnsi="Times New Roman" w:cs="Times New Roman"/>
          <w:sz w:val="28"/>
          <w:szCs w:val="28"/>
        </w:rPr>
        <w:t>) (chỉ thông qua phần đề nghị kiện toàn BTV)</w:t>
      </w:r>
    </w:p>
    <w:p w:rsidR="00AC62A0" w:rsidRPr="006B3EC9" w:rsidRDefault="00AC62A0" w:rsidP="00DE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3EC9">
        <w:rPr>
          <w:rFonts w:ascii="Times New Roman" w:hAnsi="Times New Roman" w:cs="Times New Roman"/>
          <w:sz w:val="28"/>
          <w:szCs w:val="28"/>
        </w:rPr>
        <w:t xml:space="preserve">Chủ tọa thông qua đề án nhân sự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6B3EC9">
        <w:rPr>
          <w:rFonts w:ascii="Times New Roman" w:hAnsi="Times New Roman" w:cs="Times New Roman"/>
          <w:sz w:val="28"/>
          <w:szCs w:val="28"/>
        </w:rPr>
        <w:t xml:space="preserve"> Đoàn trường nhiệm kỳ XXIII (2014 – 2017)</w:t>
      </w:r>
      <w:r>
        <w:rPr>
          <w:rFonts w:ascii="Times New Roman" w:hAnsi="Times New Roman" w:cs="Times New Roman"/>
          <w:sz w:val="28"/>
          <w:szCs w:val="28"/>
        </w:rPr>
        <w:t xml:space="preserve"> (Chỉ đọc phần </w:t>
      </w:r>
      <w:r w:rsidRPr="006B3EC9">
        <w:rPr>
          <w:rFonts w:ascii="Times New Roman" w:hAnsi="Times New Roman" w:cs="Times New Roman"/>
          <w:sz w:val="28"/>
          <w:szCs w:val="28"/>
        </w:rPr>
        <w:t xml:space="preserve">nhân sự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6B3EC9">
        <w:rPr>
          <w:rFonts w:ascii="Times New Roman" w:hAnsi="Times New Roman" w:cs="Times New Roman"/>
          <w:sz w:val="28"/>
          <w:szCs w:val="28"/>
        </w:rPr>
        <w:t xml:space="preserve"> Đoàn trường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Do Hội nghị vừa thống nhất cho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E7629">
        <w:rPr>
          <w:rFonts w:ascii="Times New Roman" w:hAnsi="Times New Roman" w:cs="Times New Roman"/>
          <w:sz w:val="28"/>
          <w:szCs w:val="28"/>
        </w:rPr>
        <w:t>đ/c rút tên khỏi B</w:t>
      </w:r>
      <w:r>
        <w:rPr>
          <w:rFonts w:ascii="Times New Roman" w:hAnsi="Times New Roman" w:cs="Times New Roman"/>
          <w:sz w:val="28"/>
          <w:szCs w:val="28"/>
        </w:rPr>
        <w:t>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do đó số lượng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hiện tại của Đoàn Trường khuyết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E7629">
        <w:rPr>
          <w:rFonts w:ascii="Times New Roman" w:hAnsi="Times New Roman" w:cs="Times New Roman"/>
          <w:sz w:val="28"/>
          <w:szCs w:val="28"/>
        </w:rPr>
        <w:t>đ/c nên chúng ta sẽ tiến hành kiện toàn bổ sung: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Được sự đồng ý của </w:t>
      </w:r>
      <w:r>
        <w:rPr>
          <w:rFonts w:ascii="Times New Roman" w:hAnsi="Times New Roman" w:cs="Times New Roman"/>
          <w:sz w:val="28"/>
          <w:szCs w:val="28"/>
        </w:rPr>
        <w:t>Đảng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ủy</w:t>
      </w:r>
      <w:r>
        <w:rPr>
          <w:rFonts w:ascii="Times New Roman" w:hAnsi="Times New Roman" w:cs="Times New Roman"/>
          <w:sz w:val="28"/>
          <w:szCs w:val="28"/>
        </w:rPr>
        <w:t xml:space="preserve"> trường</w:t>
      </w:r>
      <w:r w:rsidRPr="003E7629">
        <w:rPr>
          <w:rFonts w:ascii="Times New Roman" w:hAnsi="Times New Roman" w:cs="Times New Roman"/>
          <w:sz w:val="28"/>
          <w:szCs w:val="28"/>
        </w:rPr>
        <w:t>, BTV Đoàn Trường giới thiệu danh sách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đ/c dự kiến ứng cử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cụ thể như sau:</w:t>
      </w:r>
    </w:p>
    <w:p w:rsidR="00AC62A0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(chủ trì đọc danh sách trích ngang của các đồng chí</w:t>
      </w:r>
      <w:r>
        <w:rPr>
          <w:rFonts w:ascii="Times New Roman" w:hAnsi="Times New Roman" w:cs="Times New Roman"/>
          <w:sz w:val="28"/>
          <w:szCs w:val="28"/>
        </w:rPr>
        <w:t xml:space="preserve"> Hường và đồng chí Thịnh</w:t>
      </w:r>
      <w:r w:rsidRPr="003E7629">
        <w:rPr>
          <w:rFonts w:ascii="Times New Roman" w:hAnsi="Times New Roman" w:cs="Times New Roman"/>
          <w:sz w:val="28"/>
          <w:szCs w:val="28"/>
        </w:rPr>
        <w:t>)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có ý kiến về danh sách tôi vừa trình bày ko? (đợi 3s)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đề cử đồng chí khác</w:t>
      </w:r>
      <w:r>
        <w:rPr>
          <w:rFonts w:ascii="Times New Roman" w:hAnsi="Times New Roman" w:cs="Times New Roman"/>
          <w:sz w:val="28"/>
          <w:szCs w:val="28"/>
        </w:rPr>
        <w:t xml:space="preserve"> trong BCH tham gia ừng cử BTV </w:t>
      </w:r>
      <w:r w:rsidRPr="003E7629">
        <w:rPr>
          <w:rFonts w:ascii="Times New Roman" w:hAnsi="Times New Roman" w:cs="Times New Roman"/>
          <w:sz w:val="28"/>
          <w:szCs w:val="28"/>
        </w:rPr>
        <w:t>Đoàn Trường không (chờ 3s)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Nếu các đồng chí không có ý kiến, xin ý kiến biểu quyết của các đồng chí về danh sách dự kiến giới thiệu tham gia B</w:t>
      </w:r>
      <w:r>
        <w:rPr>
          <w:rFonts w:ascii="Times New Roman" w:hAnsi="Times New Roman" w:cs="Times New Roman"/>
          <w:sz w:val="28"/>
          <w:szCs w:val="28"/>
        </w:rPr>
        <w:t>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vừa nêu: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Đồng chí nào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02 </w:t>
      </w:r>
      <w:r w:rsidRPr="003E7629">
        <w:rPr>
          <w:rFonts w:ascii="Times New Roman" w:hAnsi="Times New Roman" w:cs="Times New Roman"/>
          <w:sz w:val="28"/>
          <w:szCs w:val="28"/>
        </w:rPr>
        <w:t>đ/c vừa nêu trên tham gia ứng cử B</w:t>
      </w:r>
      <w:r>
        <w:rPr>
          <w:rFonts w:ascii="Times New Roman" w:hAnsi="Times New Roman" w:cs="Times New Roman"/>
          <w:sz w:val="28"/>
          <w:szCs w:val="28"/>
        </w:rPr>
        <w:t>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 xin biểu quyết bằng cách giơ tay (chờ 3s). Cảm ơn các đồng chí.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Đồng chí nào không thống nhất hoặc có ý kiến khác xin biểu quyết bằng cách giơ tay (chờ 3s). Không có</w:t>
      </w:r>
    </w:p>
    <w:p w:rsidR="00AC62A0" w:rsidRDefault="00AC62A0" w:rsidP="00C62635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02 </w:t>
      </w:r>
      <w:r w:rsidRPr="003E7629">
        <w:rPr>
          <w:rFonts w:ascii="Times New Roman" w:hAnsi="Times New Roman" w:cs="Times New Roman"/>
          <w:sz w:val="28"/>
          <w:szCs w:val="28"/>
        </w:rPr>
        <w:t>đ/c có tên trên tham gia ứng cử B</w:t>
      </w:r>
      <w:r>
        <w:rPr>
          <w:rFonts w:ascii="Times New Roman" w:hAnsi="Times New Roman" w:cs="Times New Roman"/>
          <w:sz w:val="28"/>
          <w:szCs w:val="28"/>
        </w:rPr>
        <w:t>TV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). cám ơn hội nghị</w:t>
      </w:r>
    </w:p>
    <w:p w:rsidR="00AC62A0" w:rsidRPr="003E7629" w:rsidRDefault="00AC62A0" w:rsidP="00C6263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Bước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: Giới thiệu và biểu quyết tổ kiểm phiếu</w:t>
      </w:r>
    </w:p>
    <w:p w:rsidR="00AC62A0" w:rsidRPr="004D0481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thưa</w:t>
      </w:r>
      <w:r w:rsidRPr="004D0481">
        <w:rPr>
          <w:rFonts w:ascii="Times New Roman" w:hAnsi="Times New Roman" w:cs="Times New Roman"/>
          <w:sz w:val="28"/>
          <w:szCs w:val="28"/>
        </w:rPr>
        <w:t xml:space="preserve"> hội nghị</w:t>
      </w:r>
    </w:p>
    <w:p w:rsidR="00AC62A0" w:rsidRPr="004D0481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t xml:space="preserve">Ban </w:t>
      </w:r>
      <w:r>
        <w:rPr>
          <w:rFonts w:ascii="Times New Roman" w:hAnsi="Times New Roman" w:cs="Times New Roman"/>
          <w:sz w:val="28"/>
          <w:szCs w:val="28"/>
        </w:rPr>
        <w:t>Thường vụ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Đoàn trường tiếp tục giới thiệu Tổ kiểm phiếu gồm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đồng chí đã được giới thiệu trên.  </w:t>
      </w:r>
    </w:p>
    <w:p w:rsidR="00AC62A0" w:rsidRPr="004D0481" w:rsidRDefault="00AC62A0" w:rsidP="004D0481">
      <w:pPr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4D0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Biểu quyết ………………/…………… đồng ý</w:t>
      </w:r>
    </w:p>
    <w:p w:rsidR="00AC62A0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Mời tổ kiểm phiếu lên làm việc</w:t>
      </w:r>
      <w:r w:rsidRPr="004D0481">
        <w:rPr>
          <w:rFonts w:ascii="Times New Roman" w:hAnsi="Times New Roman" w:cs="Times New Roman"/>
          <w:sz w:val="28"/>
          <w:szCs w:val="28"/>
        </w:rPr>
        <w:t>.</w:t>
      </w:r>
    </w:p>
    <w:p w:rsidR="00AC62A0" w:rsidRDefault="00AC62A0" w:rsidP="00F56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(Đ/c tổ trưởng lên thông tin thể lệ bầu cử, tiến hành phát phiếu bầu, kiểm phiếu, công bố kết quả)</w:t>
      </w:r>
    </w:p>
    <w:p w:rsidR="00AC62A0" w:rsidRDefault="00AC62A0" w:rsidP="004D048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Bước 8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: Bầu bổ sung </w:t>
      </w:r>
      <w:r>
        <w:rPr>
          <w:rFonts w:ascii="Times New Roman" w:hAnsi="Times New Roman" w:cs="Times New Roman"/>
          <w:b/>
          <w:bCs/>
          <w:sz w:val="28"/>
          <w:szCs w:val="28"/>
        </w:rPr>
        <w:t>Bí thư</w:t>
      </w:r>
    </w:p>
    <w:p w:rsidR="00AC62A0" w:rsidRPr="00051F0D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1F0D">
        <w:rPr>
          <w:rFonts w:ascii="Times New Roman" w:hAnsi="Times New Roman" w:cs="Times New Roman"/>
          <w:sz w:val="28"/>
          <w:szCs w:val="28"/>
        </w:rPr>
        <w:t>Chủ tọa thông qua tờ trình số 06-TTr/ĐTN-LTT ngày 31/3/2016 về việc đề nghị rút tên và kiện toàn bổ sung nhân sự Ban Chấp hành</w:t>
      </w:r>
      <w:r>
        <w:rPr>
          <w:rFonts w:ascii="Times New Roman" w:hAnsi="Times New Roman" w:cs="Times New Roman"/>
          <w:sz w:val="28"/>
          <w:szCs w:val="28"/>
        </w:rPr>
        <w:t>, Ban Thường vụ, Bí thư và Phó BT</w:t>
      </w:r>
      <w:r w:rsidRPr="00051F0D">
        <w:rPr>
          <w:rFonts w:ascii="Times New Roman" w:hAnsi="Times New Roman" w:cs="Times New Roman"/>
          <w:sz w:val="28"/>
          <w:szCs w:val="28"/>
        </w:rPr>
        <w:t xml:space="preserve"> Đoàn trường nhiệm kỳ XXIII (2014 – 2017</w:t>
      </w:r>
      <w:r>
        <w:rPr>
          <w:rFonts w:ascii="Times New Roman" w:hAnsi="Times New Roman" w:cs="Times New Roman"/>
          <w:sz w:val="28"/>
          <w:szCs w:val="28"/>
        </w:rPr>
        <w:t>) (chỉ thông qua phần đề nghị kiện toàn BT)</w:t>
      </w:r>
    </w:p>
    <w:p w:rsidR="00AC62A0" w:rsidRPr="006B3EC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3EC9">
        <w:rPr>
          <w:rFonts w:ascii="Times New Roman" w:hAnsi="Times New Roman" w:cs="Times New Roman"/>
          <w:sz w:val="28"/>
          <w:szCs w:val="28"/>
        </w:rPr>
        <w:t xml:space="preserve">Chủ tọa thông qua đề án nhân sự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6B3EC9">
        <w:rPr>
          <w:rFonts w:ascii="Times New Roman" w:hAnsi="Times New Roman" w:cs="Times New Roman"/>
          <w:sz w:val="28"/>
          <w:szCs w:val="28"/>
        </w:rPr>
        <w:t xml:space="preserve"> Đoàn trường nhiệm kỳ XXIII (2014 – 2017)</w:t>
      </w:r>
      <w:r>
        <w:rPr>
          <w:rFonts w:ascii="Times New Roman" w:hAnsi="Times New Roman" w:cs="Times New Roman"/>
          <w:sz w:val="28"/>
          <w:szCs w:val="28"/>
        </w:rPr>
        <w:t xml:space="preserve"> (Chỉ đọc phần nhân sự Bí thư)</w:t>
      </w:r>
      <w:r w:rsidRPr="006B3EC9">
        <w:rPr>
          <w:rFonts w:ascii="Times New Roman" w:hAnsi="Times New Roman" w:cs="Times New Roman"/>
          <w:sz w:val="28"/>
          <w:szCs w:val="28"/>
        </w:rPr>
        <w:t>.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Do Hội nghị vừa thống nhất cho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rút tên khỏi </w:t>
      </w:r>
      <w:r>
        <w:rPr>
          <w:rFonts w:ascii="Times New Roman" w:hAnsi="Times New Roman" w:cs="Times New Roman"/>
          <w:sz w:val="28"/>
          <w:szCs w:val="28"/>
        </w:rPr>
        <w:t>chức danh 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do đó hiện tại của Đoàn Trường khuyết </w:t>
      </w:r>
      <w:r>
        <w:rPr>
          <w:rFonts w:ascii="Times New Roman" w:hAnsi="Times New Roman" w:cs="Times New Roman"/>
          <w:sz w:val="28"/>
          <w:szCs w:val="28"/>
        </w:rPr>
        <w:t xml:space="preserve">chức danh Bí thư </w:t>
      </w:r>
      <w:r w:rsidRPr="003E7629">
        <w:rPr>
          <w:rFonts w:ascii="Times New Roman" w:hAnsi="Times New Roman" w:cs="Times New Roman"/>
          <w:sz w:val="28"/>
          <w:szCs w:val="28"/>
        </w:rPr>
        <w:t xml:space="preserve"> nên chúng ta sẽ tiến hành kiện toàn bổ sung: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Được sự đồng ý của </w:t>
      </w:r>
      <w:r>
        <w:rPr>
          <w:rFonts w:ascii="Times New Roman" w:hAnsi="Times New Roman" w:cs="Times New Roman"/>
          <w:sz w:val="28"/>
          <w:szCs w:val="28"/>
        </w:rPr>
        <w:t>Đảng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ủy</w:t>
      </w:r>
      <w:r>
        <w:rPr>
          <w:rFonts w:ascii="Times New Roman" w:hAnsi="Times New Roman" w:cs="Times New Roman"/>
          <w:sz w:val="28"/>
          <w:szCs w:val="28"/>
        </w:rPr>
        <w:t xml:space="preserve"> trường</w:t>
      </w:r>
      <w:r w:rsidRPr="003E7629">
        <w:rPr>
          <w:rFonts w:ascii="Times New Roman" w:hAnsi="Times New Roman" w:cs="Times New Roman"/>
          <w:sz w:val="28"/>
          <w:szCs w:val="28"/>
        </w:rPr>
        <w:t>, BTV Đoàn Trường giới thiệu danh sách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đ/c dự kiến ứng cử </w:t>
      </w:r>
      <w:r>
        <w:rPr>
          <w:rFonts w:ascii="Times New Roman" w:hAnsi="Times New Roman" w:cs="Times New Roman"/>
          <w:sz w:val="28"/>
          <w:szCs w:val="28"/>
        </w:rPr>
        <w:t>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cụ thể như sau:</w:t>
      </w:r>
    </w:p>
    <w:p w:rsidR="00AC62A0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(chủ trì đọc danh sách trích ngang của các đồng chí</w:t>
      </w:r>
      <w:r>
        <w:rPr>
          <w:rFonts w:ascii="Times New Roman" w:hAnsi="Times New Roman" w:cs="Times New Roman"/>
          <w:sz w:val="28"/>
          <w:szCs w:val="28"/>
        </w:rPr>
        <w:t xml:space="preserve"> Thiện</w:t>
      </w:r>
      <w:r w:rsidRPr="003E7629">
        <w:rPr>
          <w:rFonts w:ascii="Times New Roman" w:hAnsi="Times New Roman" w:cs="Times New Roman"/>
          <w:sz w:val="28"/>
          <w:szCs w:val="28"/>
        </w:rPr>
        <w:t>)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có ý kiến về danh sách tôi vừa trình bày ko? (đợi 3s)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đề cử đồng chí khác</w:t>
      </w:r>
      <w:r>
        <w:rPr>
          <w:rFonts w:ascii="Times New Roman" w:hAnsi="Times New Roman" w:cs="Times New Roman"/>
          <w:sz w:val="28"/>
          <w:szCs w:val="28"/>
        </w:rPr>
        <w:t xml:space="preserve"> trong BTV tham gia ứng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cử </w:t>
      </w:r>
      <w:r>
        <w:rPr>
          <w:rFonts w:ascii="Times New Roman" w:hAnsi="Times New Roman" w:cs="Times New Roman"/>
          <w:sz w:val="28"/>
          <w:szCs w:val="28"/>
        </w:rPr>
        <w:t>Bí thư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không (chờ 3s)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Nếu các đồng chí không có ý kiến, xin ý kiến biểu quyết của các đồng chí về danh sách dự kiến giới thiệu tham gia </w:t>
      </w:r>
      <w:r>
        <w:rPr>
          <w:rFonts w:ascii="Times New Roman" w:hAnsi="Times New Roman" w:cs="Times New Roman"/>
          <w:sz w:val="28"/>
          <w:szCs w:val="28"/>
        </w:rPr>
        <w:t>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vừa nêu: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Đồng chí nào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vừa nêu trên tham gia ứng cử </w:t>
      </w:r>
      <w:r>
        <w:rPr>
          <w:rFonts w:ascii="Times New Roman" w:hAnsi="Times New Roman" w:cs="Times New Roman"/>
          <w:sz w:val="28"/>
          <w:szCs w:val="28"/>
        </w:rPr>
        <w:t>Bí thư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 xin biểu quyết bằng cách giơ tay (chờ 3s). Cảm ơn các đồng chí.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Đồng chí nào không thống nhất hoặc có ý kiến khác xin biểu quyết bằng cách giơ tay (chờ 3s). Không có</w:t>
      </w:r>
    </w:p>
    <w:p w:rsidR="00AC62A0" w:rsidRDefault="00AC62A0" w:rsidP="004D0481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có tên trên tham gia ứng cử </w:t>
      </w:r>
      <w:r>
        <w:rPr>
          <w:rFonts w:ascii="Times New Roman" w:hAnsi="Times New Roman" w:cs="Times New Roman"/>
          <w:sz w:val="28"/>
          <w:szCs w:val="28"/>
        </w:rPr>
        <w:t xml:space="preserve">BT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). cám ơn hội nghị</w:t>
      </w:r>
    </w:p>
    <w:p w:rsidR="00AC62A0" w:rsidRPr="003E7629" w:rsidRDefault="00AC62A0" w:rsidP="004D048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Bước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: Giới thiệu và biểu quyết tổ kiểm phiếu</w:t>
      </w:r>
    </w:p>
    <w:p w:rsidR="00AC62A0" w:rsidRPr="004D0481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Kính thưa </w:t>
      </w:r>
      <w:r w:rsidRPr="004D0481">
        <w:rPr>
          <w:rFonts w:ascii="Times New Roman" w:hAnsi="Times New Roman" w:cs="Times New Roman"/>
          <w:sz w:val="28"/>
          <w:szCs w:val="28"/>
        </w:rPr>
        <w:t>hội nghị</w:t>
      </w:r>
    </w:p>
    <w:p w:rsidR="00AC62A0" w:rsidRPr="004D0481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t xml:space="preserve">Ban </w:t>
      </w:r>
      <w:r>
        <w:rPr>
          <w:rFonts w:ascii="Times New Roman" w:hAnsi="Times New Roman" w:cs="Times New Roman"/>
          <w:sz w:val="28"/>
          <w:szCs w:val="28"/>
        </w:rPr>
        <w:t>Thường vụ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Đoàn trường tiếp tục giới thiệu Tổ kiểm phiếu gồm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đồng chí đã được giới thiệu trên.  </w:t>
      </w:r>
    </w:p>
    <w:p w:rsidR="00AC62A0" w:rsidRPr="004D0481" w:rsidRDefault="00AC62A0" w:rsidP="004D0481">
      <w:pPr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4D0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Biểu quyết ………………/…………… đồng ý</w:t>
      </w:r>
    </w:p>
    <w:p w:rsidR="00AC62A0" w:rsidRDefault="00AC62A0" w:rsidP="004D0481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Mời tổ kiểm phiếu lên làm việc</w:t>
      </w:r>
      <w:r w:rsidRPr="004D0481">
        <w:rPr>
          <w:rFonts w:ascii="Times New Roman" w:hAnsi="Times New Roman" w:cs="Times New Roman"/>
          <w:sz w:val="28"/>
          <w:szCs w:val="28"/>
        </w:rPr>
        <w:t>.</w:t>
      </w:r>
    </w:p>
    <w:p w:rsidR="00AC62A0" w:rsidRDefault="00AC62A0" w:rsidP="00F56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(Đ/c tổ trưởng lên thông tin thể lệ bầu cử, tiến hành phát phiếu bầu, kiểm phiếu, công bố kết quả)</w:t>
      </w:r>
    </w:p>
    <w:p w:rsidR="00AC62A0" w:rsidRDefault="00AC62A0" w:rsidP="00C800D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Bước 10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: Bầu bổ sung </w:t>
      </w:r>
      <w:r>
        <w:rPr>
          <w:rFonts w:ascii="Times New Roman" w:hAnsi="Times New Roman" w:cs="Times New Roman"/>
          <w:b/>
          <w:bCs/>
          <w:sz w:val="28"/>
          <w:szCs w:val="28"/>
        </w:rPr>
        <w:t>Phó Bí thư</w:t>
      </w:r>
    </w:p>
    <w:p w:rsidR="00AC62A0" w:rsidRPr="00051F0D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1F0D">
        <w:rPr>
          <w:rFonts w:ascii="Times New Roman" w:hAnsi="Times New Roman" w:cs="Times New Roman"/>
          <w:sz w:val="28"/>
          <w:szCs w:val="28"/>
        </w:rPr>
        <w:t>Chủ tọa thông qua tờ trình số 06-TTr/ĐTN-LTT ngày 31/3/2016 về việc đề nghị rút tên và kiện toàn bổ sung nhân sự Ban Chấp hành</w:t>
      </w:r>
      <w:r>
        <w:rPr>
          <w:rFonts w:ascii="Times New Roman" w:hAnsi="Times New Roman" w:cs="Times New Roman"/>
          <w:sz w:val="28"/>
          <w:szCs w:val="28"/>
        </w:rPr>
        <w:t>, Ban Thường vụ, Bí thư và Phó BT</w:t>
      </w:r>
      <w:r w:rsidRPr="00051F0D">
        <w:rPr>
          <w:rFonts w:ascii="Times New Roman" w:hAnsi="Times New Roman" w:cs="Times New Roman"/>
          <w:sz w:val="28"/>
          <w:szCs w:val="28"/>
        </w:rPr>
        <w:t xml:space="preserve"> Đoàn trường nhiệm kỳ XXIII (2014 – 2017</w:t>
      </w:r>
      <w:r>
        <w:rPr>
          <w:rFonts w:ascii="Times New Roman" w:hAnsi="Times New Roman" w:cs="Times New Roman"/>
          <w:sz w:val="28"/>
          <w:szCs w:val="28"/>
        </w:rPr>
        <w:t>) (chỉ thông qua phần đề nghị kiện toàn PBT)</w:t>
      </w:r>
    </w:p>
    <w:p w:rsidR="00AC62A0" w:rsidRPr="006B3EC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3EC9">
        <w:rPr>
          <w:rFonts w:ascii="Times New Roman" w:hAnsi="Times New Roman" w:cs="Times New Roman"/>
          <w:sz w:val="28"/>
          <w:szCs w:val="28"/>
        </w:rPr>
        <w:t xml:space="preserve">Chủ tọa thông qua đề án nhân sự </w:t>
      </w:r>
      <w:r>
        <w:rPr>
          <w:rFonts w:ascii="Times New Roman" w:hAnsi="Times New Roman" w:cs="Times New Roman"/>
          <w:sz w:val="28"/>
          <w:szCs w:val="28"/>
        </w:rPr>
        <w:t>BTV</w:t>
      </w:r>
      <w:r w:rsidRPr="006B3EC9">
        <w:rPr>
          <w:rFonts w:ascii="Times New Roman" w:hAnsi="Times New Roman" w:cs="Times New Roman"/>
          <w:sz w:val="28"/>
          <w:szCs w:val="28"/>
        </w:rPr>
        <w:t xml:space="preserve"> Đoàn trường nhiệm kỳ XXIII (2014 – 2017)</w:t>
      </w:r>
      <w:r>
        <w:rPr>
          <w:rFonts w:ascii="Times New Roman" w:hAnsi="Times New Roman" w:cs="Times New Roman"/>
          <w:sz w:val="28"/>
          <w:szCs w:val="28"/>
        </w:rPr>
        <w:t xml:space="preserve"> (Chỉ đọc phần nhân sự Phó Bí thư)</w:t>
      </w:r>
      <w:r w:rsidRPr="006B3EC9">
        <w:rPr>
          <w:rFonts w:ascii="Times New Roman" w:hAnsi="Times New Roman" w:cs="Times New Roman"/>
          <w:sz w:val="28"/>
          <w:szCs w:val="28"/>
        </w:rPr>
        <w:t>.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Theo đề án nhân sự BTV</w:t>
      </w:r>
      <w:r w:rsidRPr="006B3EC9">
        <w:rPr>
          <w:rFonts w:ascii="Times New Roman" w:hAnsi="Times New Roman" w:cs="Times New Roman"/>
          <w:sz w:val="28"/>
          <w:szCs w:val="28"/>
        </w:rPr>
        <w:t xml:space="preserve"> Đoàn trường nhiệm kỳ XXIII (2014 – 2017)</w:t>
      </w:r>
      <w:r>
        <w:rPr>
          <w:rFonts w:ascii="Times New Roman" w:hAnsi="Times New Roman" w:cs="Times New Roman"/>
          <w:sz w:val="28"/>
          <w:szCs w:val="28"/>
        </w:rPr>
        <w:t xml:space="preserve"> thì cơ cấu số lượng Phó BT Đoàn trường là 02 đồng chí. Từ hội nghị lần 1 trong đại hội đại biểu Đoàn trường nhiệm kỳ XXIII (2014 – 2017) đến nay, BCH Đoàn trường chúng ta đã khuyết 01 chức danh Phó Bí thư Đoàn trường </w:t>
      </w:r>
      <w:r w:rsidRPr="003E7629">
        <w:rPr>
          <w:rFonts w:ascii="Times New Roman" w:hAnsi="Times New Roman" w:cs="Times New Roman"/>
          <w:sz w:val="28"/>
          <w:szCs w:val="28"/>
        </w:rPr>
        <w:t xml:space="preserve">nên </w:t>
      </w:r>
      <w:r>
        <w:rPr>
          <w:rFonts w:ascii="Times New Roman" w:hAnsi="Times New Roman" w:cs="Times New Roman"/>
          <w:sz w:val="28"/>
          <w:szCs w:val="28"/>
        </w:rPr>
        <w:t xml:space="preserve">hôm nay </w:t>
      </w:r>
      <w:r w:rsidRPr="003E7629">
        <w:rPr>
          <w:rFonts w:ascii="Times New Roman" w:hAnsi="Times New Roman" w:cs="Times New Roman"/>
          <w:sz w:val="28"/>
          <w:szCs w:val="28"/>
        </w:rPr>
        <w:t>chúng ta sẽ tiến hành kiện toàn bổ sung: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Được sự đồng ý của </w:t>
      </w:r>
      <w:r>
        <w:rPr>
          <w:rFonts w:ascii="Times New Roman" w:hAnsi="Times New Roman" w:cs="Times New Roman"/>
          <w:sz w:val="28"/>
          <w:szCs w:val="28"/>
        </w:rPr>
        <w:t>Đảng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ủy</w:t>
      </w:r>
      <w:r>
        <w:rPr>
          <w:rFonts w:ascii="Times New Roman" w:hAnsi="Times New Roman" w:cs="Times New Roman"/>
          <w:sz w:val="28"/>
          <w:szCs w:val="28"/>
        </w:rPr>
        <w:t xml:space="preserve"> trường</w:t>
      </w:r>
      <w:r w:rsidRPr="003E7629">
        <w:rPr>
          <w:rFonts w:ascii="Times New Roman" w:hAnsi="Times New Roman" w:cs="Times New Roman"/>
          <w:sz w:val="28"/>
          <w:szCs w:val="28"/>
        </w:rPr>
        <w:t>, BTV Đoàn Trường giới thiệu danh sách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đ/c dự kiến ứng cử </w:t>
      </w:r>
      <w:r>
        <w:rPr>
          <w:rFonts w:ascii="Times New Roman" w:hAnsi="Times New Roman" w:cs="Times New Roman"/>
          <w:sz w:val="28"/>
          <w:szCs w:val="28"/>
        </w:rPr>
        <w:t>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cụ thể như sau:</w:t>
      </w:r>
    </w:p>
    <w:p w:rsidR="00AC62A0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(chủ trì đọc danh sách trích ngang của các đồng chí</w:t>
      </w:r>
      <w:r>
        <w:rPr>
          <w:rFonts w:ascii="Times New Roman" w:hAnsi="Times New Roman" w:cs="Times New Roman"/>
          <w:sz w:val="28"/>
          <w:szCs w:val="28"/>
        </w:rPr>
        <w:t xml:space="preserve"> Mai Hường</w:t>
      </w:r>
      <w:r w:rsidRPr="003E7629">
        <w:rPr>
          <w:rFonts w:ascii="Times New Roman" w:hAnsi="Times New Roman" w:cs="Times New Roman"/>
          <w:sz w:val="28"/>
          <w:szCs w:val="28"/>
        </w:rPr>
        <w:t>)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có ý kiến về danh sách tôi vừa trình bày ko? (đợi 3s)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Có đồng chí nào đề cử đồng chí khác</w:t>
      </w:r>
      <w:r>
        <w:rPr>
          <w:rFonts w:ascii="Times New Roman" w:hAnsi="Times New Roman" w:cs="Times New Roman"/>
          <w:sz w:val="28"/>
          <w:szCs w:val="28"/>
        </w:rPr>
        <w:t xml:space="preserve"> trong BTV tham gia ứng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cử </w:t>
      </w:r>
      <w:r>
        <w:rPr>
          <w:rFonts w:ascii="Times New Roman" w:hAnsi="Times New Roman" w:cs="Times New Roman"/>
          <w:sz w:val="28"/>
          <w:szCs w:val="28"/>
        </w:rPr>
        <w:t>Phó Bí thư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không (chờ 3s)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Nếu các đồng chí không có ý kiến, xin ý kiến biểu quyết của các đồng chí về danh sách dự kiến giới thiệu tham gia </w:t>
      </w:r>
      <w:r>
        <w:rPr>
          <w:rFonts w:ascii="Times New Roman" w:hAnsi="Times New Roman" w:cs="Times New Roman"/>
          <w:sz w:val="28"/>
          <w:szCs w:val="28"/>
        </w:rPr>
        <w:t>Phó Bí thư Đoàn trường</w:t>
      </w:r>
      <w:r w:rsidRPr="003E7629">
        <w:rPr>
          <w:rFonts w:ascii="Times New Roman" w:hAnsi="Times New Roman" w:cs="Times New Roman"/>
          <w:sz w:val="28"/>
          <w:szCs w:val="28"/>
        </w:rPr>
        <w:t xml:space="preserve"> vừa nêu: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- Đồng chí nào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vừa nêu trên tham gia ứng cử </w:t>
      </w:r>
      <w:r>
        <w:rPr>
          <w:rFonts w:ascii="Times New Roman" w:hAnsi="Times New Roman" w:cs="Times New Roman"/>
          <w:sz w:val="28"/>
          <w:szCs w:val="28"/>
        </w:rPr>
        <w:t>Phó Bí thư</w:t>
      </w:r>
      <w:r w:rsidRPr="003E7629">
        <w:rPr>
          <w:rFonts w:ascii="Times New Roman" w:hAnsi="Times New Roman" w:cs="Times New Roman"/>
          <w:sz w:val="28"/>
          <w:szCs w:val="28"/>
        </w:rPr>
        <w:t xml:space="preserve"> 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 xin biểu quyết bằng cách giơ tay (chờ 3s). Cảm ơn các đồng chí.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>- Đồng chí nào không thống nhất hoặc có ý kiến khác xin biểu quyết bằng cách giơ tay (chờ 3s). Không có</w:t>
      </w:r>
    </w:p>
    <w:p w:rsidR="00AC62A0" w:rsidRDefault="00AC62A0" w:rsidP="00C800DC">
      <w:pPr>
        <w:jc w:val="both"/>
        <w:rPr>
          <w:rFonts w:ascii="Times New Roman" w:hAnsi="Times New Roman" w:cs="Times New Roman"/>
          <w:sz w:val="28"/>
          <w:szCs w:val="28"/>
        </w:rPr>
      </w:pPr>
      <w:r w:rsidRPr="003E7629">
        <w:rPr>
          <w:rFonts w:ascii="Times New Roman" w:hAnsi="Times New Roman" w:cs="Times New Roman"/>
          <w:sz w:val="28"/>
          <w:szCs w:val="28"/>
        </w:rPr>
        <w:t xml:space="preserve">Như vậy, Hội nghị đã thống nhất giới thiệu </w:t>
      </w: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đ/c có tên trên tham gia ứng cử </w:t>
      </w:r>
      <w:r>
        <w:rPr>
          <w:rFonts w:ascii="Times New Roman" w:hAnsi="Times New Roman" w:cs="Times New Roman"/>
          <w:sz w:val="28"/>
          <w:szCs w:val="28"/>
        </w:rPr>
        <w:t xml:space="preserve">Phó BT </w:t>
      </w:r>
      <w:r w:rsidRPr="003E7629">
        <w:rPr>
          <w:rFonts w:ascii="Times New Roman" w:hAnsi="Times New Roman" w:cs="Times New Roman"/>
          <w:sz w:val="28"/>
          <w:szCs w:val="28"/>
        </w:rPr>
        <w:t xml:space="preserve">Đoàn Trường nhiệm kỳ </w:t>
      </w:r>
      <w:r>
        <w:rPr>
          <w:rFonts w:ascii="Times New Roman" w:hAnsi="Times New Roman" w:cs="Times New Roman"/>
          <w:sz w:val="28"/>
          <w:szCs w:val="28"/>
        </w:rPr>
        <w:t xml:space="preserve">XXIII </w:t>
      </w:r>
      <w:r w:rsidRPr="003E76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2014 - 2017</w:t>
      </w:r>
      <w:r w:rsidRPr="003E7629">
        <w:rPr>
          <w:rFonts w:ascii="Times New Roman" w:hAnsi="Times New Roman" w:cs="Times New Roman"/>
          <w:sz w:val="28"/>
          <w:szCs w:val="28"/>
        </w:rPr>
        <w:t>). cám ơn hội nghị</w:t>
      </w:r>
    </w:p>
    <w:p w:rsidR="00AC62A0" w:rsidRPr="003E7629" w:rsidRDefault="00AC62A0" w:rsidP="00C800D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 xml:space="preserve">Bước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3E7629">
        <w:rPr>
          <w:rFonts w:ascii="Times New Roman" w:hAnsi="Times New Roman" w:cs="Times New Roman"/>
          <w:b/>
          <w:bCs/>
          <w:sz w:val="28"/>
          <w:szCs w:val="28"/>
        </w:rPr>
        <w:t>: Giới thiệu và biểu quyết tổ kiểm phiếu</w:t>
      </w:r>
    </w:p>
    <w:p w:rsidR="00AC62A0" w:rsidRPr="004D0481" w:rsidRDefault="00AC62A0" w:rsidP="00C800DC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Kính thưa </w:t>
      </w:r>
      <w:r w:rsidRPr="004D0481">
        <w:rPr>
          <w:rFonts w:ascii="Times New Roman" w:hAnsi="Times New Roman" w:cs="Times New Roman"/>
          <w:sz w:val="28"/>
          <w:szCs w:val="28"/>
        </w:rPr>
        <w:t>hội nghị</w:t>
      </w:r>
    </w:p>
    <w:p w:rsidR="00AC62A0" w:rsidRPr="004D0481" w:rsidRDefault="00AC62A0" w:rsidP="00C800DC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t xml:space="preserve">Ban </w:t>
      </w:r>
      <w:r>
        <w:rPr>
          <w:rFonts w:ascii="Times New Roman" w:hAnsi="Times New Roman" w:cs="Times New Roman"/>
          <w:sz w:val="28"/>
          <w:szCs w:val="28"/>
        </w:rPr>
        <w:t>Thường vụ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Đoàn trường tiếp tục giới thiệu Tổ kiểm phiếu gồm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0481">
        <w:rPr>
          <w:rFonts w:ascii="Times New Roman" w:hAnsi="Times New Roman" w:cs="Times New Roman"/>
          <w:sz w:val="28"/>
          <w:szCs w:val="28"/>
        </w:rPr>
        <w:t xml:space="preserve"> đồng chí đã được giới thiệu trên.  </w:t>
      </w:r>
    </w:p>
    <w:p w:rsidR="00AC62A0" w:rsidRPr="004D0481" w:rsidRDefault="00AC62A0" w:rsidP="00C800DC">
      <w:pPr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0481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4D0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Biểu quyết ………………/…………… đồng ý</w:t>
      </w:r>
    </w:p>
    <w:p w:rsidR="00AC62A0" w:rsidRPr="004D0481" w:rsidRDefault="00AC62A0" w:rsidP="00C800DC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Mời tổ kiểm phiếu lên làm việc</w:t>
      </w:r>
      <w:r w:rsidRPr="004D0481">
        <w:rPr>
          <w:rFonts w:ascii="Times New Roman" w:hAnsi="Times New Roman" w:cs="Times New Roman"/>
          <w:sz w:val="28"/>
          <w:szCs w:val="28"/>
        </w:rPr>
        <w:t>.</w:t>
      </w:r>
    </w:p>
    <w:p w:rsidR="00AC62A0" w:rsidRDefault="00AC62A0" w:rsidP="00F56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(Đ/c tổ trưởng lên thông tin thể lệ bầu cử, tiến hành phát phiếu bầu, kiểm phiếu, công bố kết quả)</w:t>
      </w:r>
    </w:p>
    <w:p w:rsidR="00AC62A0" w:rsidRDefault="00AC62A0" w:rsidP="00B949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62A0" w:rsidSect="006C3E27">
      <w:pgSz w:w="11907" w:h="16840" w:code="9"/>
      <w:pgMar w:top="1440" w:right="851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724F4"/>
    <w:multiLevelType w:val="hybridMultilevel"/>
    <w:tmpl w:val="D64A6EF6"/>
    <w:lvl w:ilvl="0" w:tplc="82EC3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979"/>
    <w:rsid w:val="00051F0D"/>
    <w:rsid w:val="00135BC1"/>
    <w:rsid w:val="00180B15"/>
    <w:rsid w:val="00286857"/>
    <w:rsid w:val="00292873"/>
    <w:rsid w:val="002C41FD"/>
    <w:rsid w:val="002E72DC"/>
    <w:rsid w:val="003E7629"/>
    <w:rsid w:val="00402346"/>
    <w:rsid w:val="004D0481"/>
    <w:rsid w:val="00580DED"/>
    <w:rsid w:val="00590D84"/>
    <w:rsid w:val="00596E39"/>
    <w:rsid w:val="00627036"/>
    <w:rsid w:val="00653F17"/>
    <w:rsid w:val="006B3EC9"/>
    <w:rsid w:val="006C3E27"/>
    <w:rsid w:val="006F0AC3"/>
    <w:rsid w:val="00744F43"/>
    <w:rsid w:val="007553EE"/>
    <w:rsid w:val="00774D7B"/>
    <w:rsid w:val="00803A20"/>
    <w:rsid w:val="0084039C"/>
    <w:rsid w:val="009C0C75"/>
    <w:rsid w:val="00A26DC8"/>
    <w:rsid w:val="00A900D8"/>
    <w:rsid w:val="00AC62A0"/>
    <w:rsid w:val="00AD101D"/>
    <w:rsid w:val="00B00261"/>
    <w:rsid w:val="00B86897"/>
    <w:rsid w:val="00B94979"/>
    <w:rsid w:val="00BF636B"/>
    <w:rsid w:val="00C35E48"/>
    <w:rsid w:val="00C519F3"/>
    <w:rsid w:val="00C62635"/>
    <w:rsid w:val="00C800DC"/>
    <w:rsid w:val="00CF29F5"/>
    <w:rsid w:val="00DE39C0"/>
    <w:rsid w:val="00E236DD"/>
    <w:rsid w:val="00E426E0"/>
    <w:rsid w:val="00EF0A23"/>
    <w:rsid w:val="00F24571"/>
    <w:rsid w:val="00F565E9"/>
    <w:rsid w:val="00F6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01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497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300</TotalTime>
  <Pages>8</Pages>
  <Words>1837</Words>
  <Characters>10471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ipl</dc:creator>
  <cp:keywords/>
  <dc:description/>
  <cp:lastModifiedBy>User</cp:lastModifiedBy>
  <cp:revision>14</cp:revision>
  <dcterms:created xsi:type="dcterms:W3CDTF">2016-04-05T03:44:00Z</dcterms:created>
  <dcterms:modified xsi:type="dcterms:W3CDTF">2016-05-08T08:35:00Z</dcterms:modified>
</cp:coreProperties>
</file>